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В Администрацию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Шептуховского </w:t>
      </w: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сельсовета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 района Курской области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от ____________________________________________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Ф.И.О. (для физических лиц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574DA9" w:rsidRPr="00C122DC" w:rsidRDefault="00574DA9" w:rsidP="00B37818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взаимодействие с заявителем </w:t>
      </w:r>
    </w:p>
    <w:p w:rsidR="00574DA9" w:rsidRPr="00C122DC" w:rsidRDefault="00574DA9" w:rsidP="00B37818">
      <w:pPr>
        <w:spacing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74DA9" w:rsidRPr="00C122DC" w:rsidRDefault="00574DA9" w:rsidP="00B37818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574DA9" w:rsidRPr="00C122DC" w:rsidRDefault="00574DA9" w:rsidP="00B37818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sz w:val="24"/>
          <w:szCs w:val="24"/>
          <w:lang w:val="ru-RU"/>
        </w:rPr>
        <w:t>расположенных на земле (земельном участке) по адресу</w:t>
      </w: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 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r w:rsidRPr="00C122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574DA9" w:rsidRPr="00C122DC" w:rsidRDefault="00574DA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r>
        <w:rPr>
          <w:rFonts w:ascii="Times New Roman" w:hAnsi="Times New Roman" w:cs="Times New Roman"/>
          <w:sz w:val="24"/>
          <w:szCs w:val="24"/>
          <w:lang w:val="ru-RU"/>
        </w:rPr>
        <w:t>Шептуховского</w:t>
      </w: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  <w:lang w:val="ru-RU"/>
        </w:rPr>
        <w:t>Кореневского</w:t>
      </w:r>
      <w:bookmarkStart w:id="0" w:name="_GoBack"/>
      <w:bookmarkEnd w:id="0"/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 района Курской области: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 посредством личного обращения в многофункциональный центр (только на бумажном носителе);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 посредством направления через федеральную государственную информационную </w:t>
      </w:r>
    </w:p>
    <w:p w:rsidR="00574DA9" w:rsidRPr="00C122DC" w:rsidRDefault="00574DA9" w:rsidP="00B3781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574DA9" w:rsidRPr="00C122DC" w:rsidRDefault="00574DA9" w:rsidP="00B37818">
      <w:pPr>
        <w:spacing w:after="200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Приложение: </w:t>
      </w:r>
    </w:p>
    <w:p w:rsidR="00574DA9" w:rsidRPr="00C122DC" w:rsidRDefault="00574DA9" w:rsidP="00B37818">
      <w:pPr>
        <w:spacing w:after="200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574DA9" w:rsidRPr="00C122DC" w:rsidRDefault="00574DA9" w:rsidP="00B37818">
      <w:pPr>
        <w:spacing w:after="200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2DC">
        <w:rPr>
          <w:rFonts w:ascii="Times New Roman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Layout w:type="fixed"/>
        <w:tblLook w:val="0000"/>
      </w:tblPr>
      <w:tblGrid>
        <w:gridCol w:w="8330"/>
        <w:gridCol w:w="3062"/>
        <w:gridCol w:w="3062"/>
      </w:tblGrid>
      <w:tr w:rsidR="00574DA9" w:rsidRPr="00C122DC" w:rsidTr="00467AC4">
        <w:trPr>
          <w:trHeight w:val="247"/>
        </w:trPr>
        <w:tc>
          <w:tcPr>
            <w:tcW w:w="8330" w:type="dxa"/>
          </w:tcPr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4DA9" w:rsidRPr="00C122DC" w:rsidTr="00467AC4">
        <w:trPr>
          <w:trHeight w:val="109"/>
        </w:trPr>
        <w:tc>
          <w:tcPr>
            <w:tcW w:w="8330" w:type="dxa"/>
          </w:tcPr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                                          __________                          ______</w:t>
            </w:r>
          </w:p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4DA9" w:rsidRPr="00C122DC" w:rsidRDefault="00574DA9" w:rsidP="00467AC4">
            <w:pPr>
              <w:spacing w:after="200"/>
              <w:ind w:left="-1526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574DA9" w:rsidRPr="00C122DC" w:rsidRDefault="00574DA9" w:rsidP="00467AC4">
            <w:pPr>
              <w:spacing w:after="200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574DA9" w:rsidRPr="00C122DC" w:rsidRDefault="00574DA9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574DA9" w:rsidRPr="00C122DC" w:rsidRDefault="00574DA9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574DA9" w:rsidRPr="00C122DC" w:rsidRDefault="00574DA9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574DA9" w:rsidRPr="00C122DC" w:rsidRDefault="00574DA9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574DA9" w:rsidRPr="00C122DC" w:rsidRDefault="00574DA9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574DA9" w:rsidRPr="00C122DC" w:rsidRDefault="00574DA9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574DA9" w:rsidRPr="00C122DC" w:rsidRDefault="00574DA9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574DA9" w:rsidRDefault="00574DA9"/>
    <w:sectPr w:rsidR="00574DA9" w:rsidSect="008D0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EB8"/>
    <w:rsid w:val="00234B48"/>
    <w:rsid w:val="00467AC4"/>
    <w:rsid w:val="00574DA9"/>
    <w:rsid w:val="006E6EB8"/>
    <w:rsid w:val="007F00F3"/>
    <w:rsid w:val="008D0D33"/>
    <w:rsid w:val="00A761BC"/>
    <w:rsid w:val="00B37818"/>
    <w:rsid w:val="00C122DC"/>
    <w:rsid w:val="00C81E42"/>
    <w:rsid w:val="00FB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818"/>
    <w:pPr>
      <w:spacing w:line="276" w:lineRule="auto"/>
      <w:ind w:firstLine="709"/>
      <w:jc w:val="both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434</Words>
  <Characters>2474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2016-08-23T08:03:00Z</dcterms:created>
  <dcterms:modified xsi:type="dcterms:W3CDTF">2016-11-24T10:20:00Z</dcterms:modified>
</cp:coreProperties>
</file>